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F78B" w14:textId="59F0E3D3" w:rsidR="00BA00A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SCHILLETO</w:t>
      </w:r>
      <w:r>
        <w:rPr>
          <w:rFonts w:ascii="Times New Roman" w:hAnsi="Times New Roman" w:cs="Times New Roman"/>
          <w:sz w:val="24"/>
          <w:szCs w:val="24"/>
        </w:rPr>
        <w:t xml:space="preserve">      (d.1403)</w:t>
      </w:r>
    </w:p>
    <w:p w14:paraId="0960F9FC" w14:textId="54F5EE71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Snydale, West Riding of Yorkshire.</w:t>
      </w:r>
    </w:p>
    <w:p w14:paraId="79C93718" w14:textId="37538FF3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63D6A" w14:textId="1F2EC0B6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A3B83E" w14:textId="4E8D5DA4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   (W.Y.R. p.146)</w:t>
      </w:r>
    </w:p>
    <w:p w14:paraId="204E367F" w14:textId="738D5869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5AFC8" w14:textId="73B5340A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A602B" w14:textId="1547EAFB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Oct.1403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possessions was granted.  (ibid.)</w:t>
      </w:r>
    </w:p>
    <w:p w14:paraId="030E6492" w14:textId="5A34F028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E1470" w14:textId="3792D85E" w:rsid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835329" w14:textId="0C70D716" w:rsidR="002D729B" w:rsidRPr="002D729B" w:rsidRDefault="002D72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2D729B" w:rsidRPr="002D72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345F" w14:textId="77777777" w:rsidR="002D729B" w:rsidRDefault="002D729B" w:rsidP="009139A6">
      <w:r>
        <w:separator/>
      </w:r>
    </w:p>
  </w:endnote>
  <w:endnote w:type="continuationSeparator" w:id="0">
    <w:p w14:paraId="46ED0137" w14:textId="77777777" w:rsidR="002D729B" w:rsidRDefault="002D72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554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71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ED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6F7B" w14:textId="77777777" w:rsidR="002D729B" w:rsidRDefault="002D729B" w:rsidP="009139A6">
      <w:r>
        <w:separator/>
      </w:r>
    </w:p>
  </w:footnote>
  <w:footnote w:type="continuationSeparator" w:id="0">
    <w:p w14:paraId="0E668A4E" w14:textId="77777777" w:rsidR="002D729B" w:rsidRDefault="002D72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4DB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70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19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29B"/>
    <w:rsid w:val="000666E0"/>
    <w:rsid w:val="002510B7"/>
    <w:rsid w:val="002D729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BEA9C"/>
  <w15:chartTrackingRefBased/>
  <w15:docId w15:val="{A2FAEC99-5625-4DFC-8409-6EA27111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2022-02-26T07:50:00Z</dcterms:created>
  <dcterms:modified xsi:type="dcterms:W3CDTF">2022-02-26T07:59:00Z</dcterms:modified>
</cp:coreProperties>
</file>